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D64B1" w14:textId="0A7A7ACC" w:rsidR="00B97703" w:rsidRPr="00370A48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370A48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370A48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370A48">
        <w:rPr>
          <w:rFonts w:cs="Arial"/>
          <w:noProof w:val="0"/>
          <w:sz w:val="24"/>
          <w:szCs w:val="24"/>
          <w:lang w:val="de-DE"/>
        </w:rPr>
        <w:t>RAN</w:t>
      </w:r>
      <w:r w:rsidRPr="00370A48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370A48">
        <w:rPr>
          <w:rFonts w:cs="Arial"/>
          <w:bCs/>
          <w:sz w:val="24"/>
          <w:szCs w:val="24"/>
          <w:lang w:val="de-DE"/>
        </w:rPr>
        <w:t>2#1</w:t>
      </w:r>
      <w:r w:rsidR="00595A7D">
        <w:rPr>
          <w:rFonts w:cs="Arial"/>
          <w:bCs/>
          <w:sz w:val="24"/>
          <w:szCs w:val="24"/>
          <w:lang w:val="de-DE"/>
        </w:rPr>
        <w:t>30</w:t>
      </w:r>
      <w:r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044CE4" w:rsidRPr="00044CE4">
        <w:rPr>
          <w:rFonts w:cs="Arial"/>
          <w:bCs/>
          <w:sz w:val="24"/>
          <w:szCs w:val="24"/>
          <w:lang w:val="de-DE"/>
        </w:rPr>
        <w:t>R2-25</w:t>
      </w:r>
      <w:r w:rsidR="000509DE">
        <w:rPr>
          <w:rFonts w:cs="Arial"/>
          <w:bCs/>
          <w:sz w:val="24"/>
          <w:szCs w:val="24"/>
          <w:lang w:val="de-DE"/>
        </w:rPr>
        <w:t>04951</w:t>
      </w:r>
    </w:p>
    <w:p w14:paraId="3E1C83A9" w14:textId="53A24C5B" w:rsidR="004E3939" w:rsidRPr="002A0034" w:rsidRDefault="00595A7D" w:rsidP="004E3939">
      <w:pPr>
        <w:pStyle w:val="a3"/>
        <w:rPr>
          <w:sz w:val="24"/>
          <w:szCs w:val="24"/>
        </w:rPr>
      </w:pPr>
      <w:r w:rsidRPr="00595A7D">
        <w:rPr>
          <w:sz w:val="24"/>
          <w:szCs w:val="24"/>
        </w:rPr>
        <w:t>St.Julian</w:t>
      </w:r>
      <w:r>
        <w:rPr>
          <w:sz w:val="24"/>
          <w:szCs w:val="24"/>
        </w:rPr>
        <w:t>’</w:t>
      </w:r>
      <w:r w:rsidRPr="00595A7D">
        <w:rPr>
          <w:sz w:val="24"/>
          <w:szCs w:val="24"/>
        </w:rPr>
        <w:t>s, Malta,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19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 w:rsidR="00632F82">
        <w:rPr>
          <w:sz w:val="24"/>
          <w:szCs w:val="24"/>
        </w:rPr>
        <w:t>23</w:t>
      </w:r>
      <w:r w:rsidR="00632F82">
        <w:rPr>
          <w:sz w:val="24"/>
          <w:szCs w:val="24"/>
          <w:vertAlign w:val="superscript"/>
        </w:rPr>
        <w:t>rd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May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114E9E78" w14:textId="17C5AA05" w:rsidR="001B2D74" w:rsidRPr="001B2D74" w:rsidRDefault="004E3939" w:rsidP="001B2D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2D74" w:rsidRPr="001B2D74">
        <w:rPr>
          <w:rFonts w:ascii="Arial" w:hAnsi="Arial" w:cs="Arial"/>
          <w:sz w:val="22"/>
          <w:szCs w:val="22"/>
        </w:rPr>
        <w:t>LS on CSI-R</w:t>
      </w:r>
      <w:r w:rsidR="001B2D74">
        <w:rPr>
          <w:rFonts w:ascii="Arial" w:hAnsi="Arial" w:cs="Arial"/>
          <w:sz w:val="22"/>
          <w:szCs w:val="22"/>
        </w:rPr>
        <w:t>S based CFRA using SBFD RO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4AFCF972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2D74" w:rsidRPr="001B2D74">
        <w:rPr>
          <w:rFonts w:ascii="Arial" w:hAnsi="Arial" w:cs="Arial"/>
          <w:bCs/>
          <w:sz w:val="22"/>
          <w:szCs w:val="22"/>
        </w:rPr>
        <w:t>NR_duplex_evo-Core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F6D7369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0509DE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1FD1A7DF" w14:textId="12E935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WG1, RAN</w:t>
      </w:r>
      <w:r w:rsidR="00595A7D">
        <w:rPr>
          <w:rFonts w:ascii="Arial" w:hAnsi="Arial" w:cs="Arial"/>
          <w:b/>
          <w:bCs/>
          <w:sz w:val="22"/>
          <w:szCs w:val="22"/>
        </w:rPr>
        <w:t xml:space="preserve"> </w:t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595A7D">
        <w:rPr>
          <w:rFonts w:ascii="Arial" w:hAnsi="Arial" w:cs="Arial"/>
          <w:bCs/>
          <w:sz w:val="22"/>
          <w:szCs w:val="22"/>
          <w:lang w:eastAsia="zh-CN"/>
        </w:rPr>
        <w:t>4</w:t>
      </w:r>
      <w:bookmarkStart w:id="8" w:name="_GoBack"/>
      <w:bookmarkEnd w:id="8"/>
    </w:p>
    <w:p w14:paraId="4921E2AA" w14:textId="01DA32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2A4D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Yu Pan</w:t>
      </w:r>
    </w:p>
    <w:p w14:paraId="6B70172B" w14:textId="1572FCA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1B2D74">
        <w:rPr>
          <w:rFonts w:ascii="Arial" w:hAnsi="Arial" w:cs="Arial"/>
          <w:bCs/>
          <w:sz w:val="22"/>
          <w:szCs w:val="22"/>
        </w:rPr>
        <w:t>pan.yu24@zte.com.cn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62629D7" w14:textId="1461CE66" w:rsidR="00F3192D" w:rsidRDefault="00EE560D" w:rsidP="000F6242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F</w:t>
      </w:r>
      <w:r w:rsidR="000509DE">
        <w:rPr>
          <w:rFonts w:ascii="Arial" w:hAnsi="Arial" w:cs="Arial"/>
          <w:bCs/>
          <w:lang w:val="en-US" w:eastAsia="zh-CN"/>
        </w:rPr>
        <w:t>or the L3 handover</w:t>
      </w:r>
      <w:r w:rsidR="001B2D74">
        <w:rPr>
          <w:rFonts w:ascii="Arial" w:hAnsi="Arial" w:cs="Arial"/>
          <w:bCs/>
          <w:lang w:val="en-US" w:eastAsia="zh-CN"/>
        </w:rPr>
        <w:t xml:space="preserve"> and </w:t>
      </w:r>
      <w:r>
        <w:rPr>
          <w:rFonts w:ascii="Arial" w:hAnsi="Arial" w:cs="Arial"/>
          <w:bCs/>
          <w:lang w:val="en-US" w:eastAsia="zh-CN"/>
        </w:rPr>
        <w:t>BFR</w:t>
      </w:r>
      <w:r w:rsidR="001B2D74">
        <w:rPr>
          <w:rFonts w:ascii="Arial" w:hAnsi="Arial" w:cs="Arial"/>
          <w:bCs/>
          <w:lang w:val="en-US" w:eastAsia="zh-CN"/>
        </w:rPr>
        <w:t xml:space="preserve"> cases, RAN2 has</w:t>
      </w:r>
      <w:r w:rsidR="00386AF8">
        <w:rPr>
          <w:rFonts w:ascii="Arial" w:hAnsi="Arial" w:cs="Arial"/>
          <w:bCs/>
          <w:lang w:val="en-US" w:eastAsia="zh-CN"/>
        </w:rPr>
        <w:t xml:space="preserve"> made the below agreement</w:t>
      </w:r>
      <w:r w:rsidR="001B2D74">
        <w:rPr>
          <w:rFonts w:ascii="Arial" w:hAnsi="Arial" w:cs="Arial"/>
          <w:bCs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B2D74" w14:paraId="4D410E06" w14:textId="77777777" w:rsidTr="001B2D74">
        <w:tc>
          <w:tcPr>
            <w:tcW w:w="9855" w:type="dxa"/>
          </w:tcPr>
          <w:p w14:paraId="2C02AD51" w14:textId="2332C95D" w:rsidR="001B2D74" w:rsidRPr="001B2D74" w:rsidRDefault="001B2D74" w:rsidP="000F6242">
            <w:pPr>
              <w:rPr>
                <w:rFonts w:ascii="Arial" w:eastAsiaTheme="minorEastAsia" w:hAnsi="Arial" w:cs="Arial"/>
                <w:bCs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bCs/>
                <w:lang w:val="en-US" w:eastAsia="zh-CN"/>
              </w:rPr>
              <w:t>A</w:t>
            </w:r>
            <w:r>
              <w:rPr>
                <w:rFonts w:ascii="Arial" w:eastAsiaTheme="minorEastAsia" w:hAnsi="Arial" w:cs="Arial"/>
                <w:bCs/>
                <w:lang w:val="en-US" w:eastAsia="zh-CN"/>
              </w:rPr>
              <w:t>greement:</w:t>
            </w:r>
          </w:p>
          <w:p w14:paraId="250F0BB6" w14:textId="34532833" w:rsidR="001B2D74" w:rsidRDefault="001B2D74" w:rsidP="000F6242">
            <w:pPr>
              <w:rPr>
                <w:rFonts w:ascii="Arial" w:hAnsi="Arial" w:cs="Arial"/>
                <w:bCs/>
                <w:lang w:val="en-US" w:eastAsia="zh-CN"/>
              </w:rPr>
            </w:pPr>
            <w:r w:rsidRPr="001B2D74">
              <w:rPr>
                <w:rFonts w:ascii="Arial" w:hAnsi="Arial" w:cs="Arial"/>
                <w:bCs/>
                <w:lang w:val="en-US" w:eastAsia="zh-CN"/>
              </w:rPr>
              <w:t>For L3 HO and BFR cases, CSI-RS based CFRA using SBFD RO is supported from RAN2 perspective. Send LS to RAN1/4 to inform this conclusion.</w:t>
            </w:r>
          </w:p>
        </w:tc>
      </w:tr>
    </w:tbl>
    <w:p w14:paraId="53878855" w14:textId="77777777" w:rsidR="001B2D74" w:rsidRPr="001B2D74" w:rsidRDefault="001B2D74" w:rsidP="000F6242">
      <w:pPr>
        <w:rPr>
          <w:rFonts w:ascii="Arial" w:hAnsi="Arial" w:cs="Arial"/>
          <w:bCs/>
          <w:lang w:val="en-US"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6305A4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051D85">
        <w:rPr>
          <w:rFonts w:ascii="Arial" w:hAnsi="Arial" w:cs="Arial"/>
          <w:b/>
        </w:rPr>
        <w:t>, RAN WG4</w:t>
      </w:r>
      <w:r w:rsidR="00A378A8">
        <w:rPr>
          <w:rFonts w:ascii="Arial" w:hAnsi="Arial" w:cs="Arial"/>
          <w:b/>
        </w:rPr>
        <w:t>:</w:t>
      </w:r>
    </w:p>
    <w:p w14:paraId="5A9BF4E3" w14:textId="6B73AE34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>ACTIO</w:t>
      </w:r>
      <w:r>
        <w:rPr>
          <w:rFonts w:ascii="Arial" w:hAnsi="Arial" w:cs="Arial"/>
          <w:b/>
        </w:rPr>
        <w:t xml:space="preserve">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051D85">
        <w:rPr>
          <w:rFonts w:ascii="Arial" w:hAnsi="Arial" w:cs="Arial"/>
        </w:rPr>
        <w:t>RAN1 and RAN</w:t>
      </w:r>
      <w:r w:rsidR="00C10215">
        <w:rPr>
          <w:rFonts w:ascii="Arial" w:hAnsi="Arial" w:cs="Arial"/>
        </w:rPr>
        <w:t>4</w:t>
      </w:r>
      <w:r w:rsidR="00BD341A" w:rsidRPr="00CE6C5A">
        <w:rPr>
          <w:rFonts w:ascii="Arial" w:hAnsi="Arial" w:cs="Arial"/>
        </w:rPr>
        <w:t xml:space="preserve"> to take </w:t>
      </w:r>
      <w:r w:rsidR="00633A0C">
        <w:rPr>
          <w:rFonts w:ascii="Arial" w:hAnsi="Arial" w:cs="Arial"/>
        </w:rPr>
        <w:t xml:space="preserve">the above </w:t>
      </w:r>
      <w:r w:rsidR="00051D85">
        <w:rPr>
          <w:rFonts w:ascii="Arial" w:hAnsi="Arial" w:cs="Arial"/>
        </w:rPr>
        <w:t>agreement</w:t>
      </w:r>
      <w:r w:rsidR="002510B4">
        <w:rPr>
          <w:rFonts w:ascii="Arial" w:hAnsi="Arial" w:cs="Arial"/>
        </w:rPr>
        <w:t xml:space="preserve"> </w:t>
      </w:r>
      <w:r w:rsidR="00BF273E" w:rsidRPr="00CE6C5A">
        <w:rPr>
          <w:rFonts w:ascii="Arial" w:hAnsi="Arial" w:cs="Arial"/>
        </w:rPr>
        <w:t>into account</w:t>
      </w:r>
      <w:r w:rsidR="00BF273E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CE6C5A">
        <w:rPr>
          <w:rFonts w:ascii="Arial" w:hAnsi="Arial" w:cs="Arial"/>
        </w:rPr>
        <w:t xml:space="preserve"> if </w:t>
      </w:r>
      <w:r w:rsidR="006B67E8">
        <w:rPr>
          <w:rFonts w:ascii="Arial" w:hAnsi="Arial" w:cs="Arial"/>
        </w:rPr>
        <w:t xml:space="preserve">there </w:t>
      </w:r>
      <w:r w:rsidR="00A72770">
        <w:rPr>
          <w:rFonts w:ascii="Arial" w:hAnsi="Arial" w:cs="Arial"/>
        </w:rPr>
        <w:t>are</w:t>
      </w:r>
      <w:r w:rsidR="006B67E8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any</w:t>
      </w:r>
      <w:r w:rsidR="006B67E8">
        <w:rPr>
          <w:rFonts w:ascii="Arial" w:hAnsi="Arial" w:cs="Arial"/>
        </w:rPr>
        <w:t xml:space="preserve"> concern</w:t>
      </w:r>
      <w:r w:rsidR="00A72770">
        <w:rPr>
          <w:rFonts w:ascii="Arial" w:hAnsi="Arial" w:cs="Arial"/>
        </w:rPr>
        <w:t>s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1A389F06" w:rsidR="00CE308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</w:t>
      </w:r>
      <w:r w:rsidR="002A46C7">
        <w:rPr>
          <w:rFonts w:ascii="Arial" w:hAnsi="Arial" w:cs="Arial"/>
        </w:rPr>
        <w:t>India(</w:t>
      </w:r>
      <w:r w:rsidR="00EE560D">
        <w:rPr>
          <w:rFonts w:ascii="Arial" w:hAnsi="Arial" w:cs="Arial" w:hint="eastAsia"/>
          <w:lang w:eastAsia="zh-CN"/>
        </w:rPr>
        <w:t>TB</w:t>
      </w:r>
      <w:r w:rsidR="00EE560D">
        <w:rPr>
          <w:rFonts w:ascii="Arial" w:hAnsi="Arial" w:cs="Arial"/>
          <w:lang w:eastAsia="zh-CN"/>
        </w:rPr>
        <w:t>C</w:t>
      </w:r>
      <w:r w:rsidR="002A46C7">
        <w:rPr>
          <w:rFonts w:ascii="Arial" w:hAnsi="Arial" w:cs="Arial"/>
          <w:lang w:eastAsia="zh-CN"/>
        </w:rPr>
        <w:t>)</w:t>
      </w:r>
      <w:r w:rsidRPr="00BD341A">
        <w:rPr>
          <w:rFonts w:ascii="Arial" w:hAnsi="Arial" w:cs="Arial"/>
        </w:rPr>
        <w:t xml:space="preserve">, </w:t>
      </w:r>
      <w:r w:rsidR="002A46C7">
        <w:rPr>
          <w:rFonts w:ascii="Arial" w:hAnsi="Arial" w:cs="Arial"/>
        </w:rPr>
        <w:t>IN</w:t>
      </w:r>
    </w:p>
    <w:p w14:paraId="15DAFF5C" w14:textId="7B256DDC" w:rsidR="00051D85" w:rsidRPr="00051D85" w:rsidRDefault="00051D85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1bis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A72770" w:rsidRPr="00BD341A">
        <w:rPr>
          <w:rFonts w:ascii="Arial" w:hAnsi="Arial" w:cs="Arial"/>
        </w:rPr>
        <w:t>1</w:t>
      </w:r>
      <w:r w:rsidR="00A72770">
        <w:rPr>
          <w:rFonts w:ascii="Arial" w:hAnsi="Arial" w:cs="Arial"/>
        </w:rPr>
        <w:t>3</w:t>
      </w:r>
      <w:r w:rsidR="00A72770" w:rsidRPr="00BD341A">
        <w:rPr>
          <w:rFonts w:ascii="Arial" w:hAnsi="Arial" w:cs="Arial"/>
        </w:rPr>
        <w:t xml:space="preserve"> </w:t>
      </w:r>
      <w:r w:rsidRPr="00BD341A">
        <w:rPr>
          <w:rFonts w:ascii="Arial" w:hAnsi="Arial" w:cs="Arial"/>
        </w:rPr>
        <w:t xml:space="preserve">- </w:t>
      </w:r>
      <w:r w:rsidR="00A72770">
        <w:rPr>
          <w:rFonts w:ascii="Arial" w:hAnsi="Arial" w:cs="Arial"/>
        </w:rPr>
        <w:t>17</w:t>
      </w:r>
      <w:r w:rsidR="00A72770"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A5BB98" w16cex:dateUtc="2025-05-26T10:43:00Z"/>
  <w16cex:commentExtensible w16cex:durableId="2BE01587" w16cex:dateUtc="2025-05-27T02:42:00Z"/>
  <w16cex:commentExtensible w16cex:durableId="26E1F572" w16cex:dateUtc="2025-05-29T14:19:00Z"/>
  <w16cex:commentExtensible w16cex:durableId="4F4ECB32" w16cex:dateUtc="2025-05-29T14:20:00Z"/>
  <w16cex:commentExtensible w16cex:durableId="10BB30FC" w16cex:dateUtc="2025-05-26T10:44:00Z"/>
  <w16cex:commentExtensible w16cex:durableId="6F7DB19B" w16cex:dateUtc="2025-05-27T06:39:00Z"/>
  <w16cex:commentExtensible w16cex:durableId="2BE013C3" w16cex:dateUtc="2025-05-27T02:34:00Z"/>
  <w16cex:commentExtensible w16cex:durableId="6E1DD87E" w16cex:dateUtc="2025-05-27T06:40:00Z"/>
  <w16cex:commentExtensible w16cex:durableId="51C6DEF4" w16cex:dateUtc="2025-05-29T14:21:00Z"/>
  <w16cex:commentExtensible w16cex:durableId="2BE05946" w16cex:dateUtc="2025-05-27T07:31:00Z"/>
  <w16cex:commentExtensible w16cex:durableId="687384DA" w16cex:dateUtc="2025-05-26T10:59:00Z"/>
  <w16cex:commentExtensible w16cex:durableId="63A945A9" w16cex:dateUtc="2025-05-27T06:40:00Z"/>
  <w16cex:commentExtensible w16cex:durableId="2BE0596C" w16cex:dateUtc="2025-05-27T0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6B1DCAA" w16cid:durableId="08A5BB98"/>
  <w16cid:commentId w16cid:paraId="73989A06" w16cid:durableId="2BE01587"/>
  <w16cid:commentId w16cid:paraId="343AFE80" w16cid:durableId="343AFE80"/>
  <w16cid:commentId w16cid:paraId="28E18ECF" w16cid:durableId="26E1F572"/>
  <w16cid:commentId w16cid:paraId="4C12E26E" w16cid:durableId="4F4ECB32"/>
  <w16cid:commentId w16cid:paraId="10052368" w16cid:durableId="10BB30FC"/>
  <w16cid:commentId w16cid:paraId="5A149A7C" w16cid:durableId="5A149A7C"/>
  <w16cid:commentId w16cid:paraId="7EE7D2D5" w16cid:durableId="6F7DB19B"/>
  <w16cid:commentId w16cid:paraId="5F2D63D4" w16cid:durableId="5F2D63D4"/>
  <w16cid:commentId w16cid:paraId="4F728C00" w16cid:durableId="2BE013C3"/>
  <w16cid:commentId w16cid:paraId="52F7632E" w16cid:durableId="6E1DD87E"/>
  <w16cid:commentId w16cid:paraId="4150A026" w16cid:durableId="4150A026"/>
  <w16cid:commentId w16cid:paraId="33650705" w16cid:durableId="51C6DEF4"/>
  <w16cid:commentId w16cid:paraId="51D62773" w16cid:durableId="2BE05946"/>
  <w16cid:commentId w16cid:paraId="1355E157" w16cid:durableId="1355E157"/>
  <w16cid:commentId w16cid:paraId="60BCF9B6" w16cid:durableId="687384DA"/>
  <w16cid:commentId w16cid:paraId="4EA760AC" w16cid:durableId="63A945A9"/>
  <w16cid:commentId w16cid:paraId="1A79AD88" w16cid:durableId="2BE0596C"/>
  <w16cid:commentId w16cid:paraId="0503CC89" w16cid:durableId="0503CC89"/>
  <w16cid:commentId w16cid:paraId="75D79550" w16cid:durableId="75D79550"/>
  <w16cid:commentId w16cid:paraId="4C9BA7C3" w16cid:durableId="4C9BA7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B1B78" w14:textId="77777777" w:rsidR="00154A70" w:rsidRDefault="00154A70">
      <w:pPr>
        <w:spacing w:after="0"/>
      </w:pPr>
      <w:r>
        <w:separator/>
      </w:r>
    </w:p>
  </w:endnote>
  <w:endnote w:type="continuationSeparator" w:id="0">
    <w:p w14:paraId="690609E5" w14:textId="77777777" w:rsidR="00154A70" w:rsidRDefault="00154A70">
      <w:pPr>
        <w:spacing w:after="0"/>
      </w:pPr>
      <w:r>
        <w:continuationSeparator/>
      </w:r>
    </w:p>
  </w:endnote>
  <w:endnote w:type="continuationNotice" w:id="1">
    <w:p w14:paraId="20713C63" w14:textId="77777777" w:rsidR="00154A70" w:rsidRDefault="00154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ECAD1" w14:textId="77777777" w:rsidR="00D325D0" w:rsidRDefault="00D325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84697" w14:textId="77777777" w:rsidR="00D325D0" w:rsidRDefault="00D325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95A60" w14:textId="77777777" w:rsidR="00D325D0" w:rsidRDefault="00D325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89766" w14:textId="77777777" w:rsidR="00154A70" w:rsidRDefault="00154A70">
      <w:pPr>
        <w:spacing w:after="0"/>
      </w:pPr>
      <w:r>
        <w:separator/>
      </w:r>
    </w:p>
  </w:footnote>
  <w:footnote w:type="continuationSeparator" w:id="0">
    <w:p w14:paraId="6A64D1FF" w14:textId="77777777" w:rsidR="00154A70" w:rsidRDefault="00154A70">
      <w:pPr>
        <w:spacing w:after="0"/>
      </w:pPr>
      <w:r>
        <w:continuationSeparator/>
      </w:r>
    </w:p>
  </w:footnote>
  <w:footnote w:type="continuationNotice" w:id="1">
    <w:p w14:paraId="7D82DDCD" w14:textId="77777777" w:rsidR="00154A70" w:rsidRDefault="00154A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103FA" w14:textId="77777777" w:rsidR="00D325D0" w:rsidRDefault="00D325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D6CF7" w14:textId="77777777" w:rsidR="00D325D0" w:rsidRDefault="00D325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2936B" w14:textId="77777777" w:rsidR="00D325D0" w:rsidRDefault="00D325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53DF"/>
    <w:rsid w:val="001F0753"/>
    <w:rsid w:val="00201726"/>
    <w:rsid w:val="00202E11"/>
    <w:rsid w:val="00210934"/>
    <w:rsid w:val="00216AE0"/>
    <w:rsid w:val="002209DF"/>
    <w:rsid w:val="002510B4"/>
    <w:rsid w:val="002532D3"/>
    <w:rsid w:val="00253F89"/>
    <w:rsid w:val="002708FA"/>
    <w:rsid w:val="0028165B"/>
    <w:rsid w:val="00294BC7"/>
    <w:rsid w:val="002A0034"/>
    <w:rsid w:val="002A2C68"/>
    <w:rsid w:val="002A46C7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1F69"/>
    <w:rsid w:val="003C2FD0"/>
    <w:rsid w:val="003E6C35"/>
    <w:rsid w:val="003F2120"/>
    <w:rsid w:val="003F61B5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724D"/>
    <w:rsid w:val="004C5BC8"/>
    <w:rsid w:val="004D41DB"/>
    <w:rsid w:val="004E3939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B67E8"/>
    <w:rsid w:val="006C1ED3"/>
    <w:rsid w:val="006C62A0"/>
    <w:rsid w:val="006C7B35"/>
    <w:rsid w:val="006D23D3"/>
    <w:rsid w:val="006D72A7"/>
    <w:rsid w:val="007102E9"/>
    <w:rsid w:val="00723A21"/>
    <w:rsid w:val="00723AB4"/>
    <w:rsid w:val="007258DE"/>
    <w:rsid w:val="00734465"/>
    <w:rsid w:val="007406CF"/>
    <w:rsid w:val="00745ED3"/>
    <w:rsid w:val="007843D7"/>
    <w:rsid w:val="0079309F"/>
    <w:rsid w:val="00793A21"/>
    <w:rsid w:val="007978C4"/>
    <w:rsid w:val="007A24CC"/>
    <w:rsid w:val="007B5048"/>
    <w:rsid w:val="007C28A6"/>
    <w:rsid w:val="007C7418"/>
    <w:rsid w:val="007E0C55"/>
    <w:rsid w:val="007E1E50"/>
    <w:rsid w:val="007E48F8"/>
    <w:rsid w:val="007E5295"/>
    <w:rsid w:val="007F3A12"/>
    <w:rsid w:val="007F4F92"/>
    <w:rsid w:val="008024E8"/>
    <w:rsid w:val="0082118D"/>
    <w:rsid w:val="008320A3"/>
    <w:rsid w:val="00832E31"/>
    <w:rsid w:val="00841842"/>
    <w:rsid w:val="00846F66"/>
    <w:rsid w:val="00862393"/>
    <w:rsid w:val="00882CAD"/>
    <w:rsid w:val="0089030F"/>
    <w:rsid w:val="008A46D4"/>
    <w:rsid w:val="008B3D75"/>
    <w:rsid w:val="008C5746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66F2D"/>
    <w:rsid w:val="00B92C65"/>
    <w:rsid w:val="00B935A7"/>
    <w:rsid w:val="00B97703"/>
    <w:rsid w:val="00BA358E"/>
    <w:rsid w:val="00BA5E4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B37FE"/>
    <w:rsid w:val="00DB6F62"/>
    <w:rsid w:val="00DE03CD"/>
    <w:rsid w:val="00DE29E9"/>
    <w:rsid w:val="00E006D1"/>
    <w:rsid w:val="00E0401F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614B"/>
    <w:rsid w:val="00F92379"/>
    <w:rsid w:val="00F9622B"/>
    <w:rsid w:val="00FA0783"/>
    <w:rsid w:val="00FA1DD0"/>
    <w:rsid w:val="00FA425F"/>
    <w:rsid w:val="00FA5CE2"/>
    <w:rsid w:val="00FB4965"/>
    <w:rsid w:val="00FB5C22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1A0CAC24-229A-4B4C-8EDF-E9890240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D23D3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6D23D3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3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ZTE-YP</cp:lastModifiedBy>
  <cp:revision>3</cp:revision>
  <cp:lastPrinted>2002-04-23T07:10:00Z</cp:lastPrinted>
  <dcterms:created xsi:type="dcterms:W3CDTF">2025-05-30T06:22:00Z</dcterms:created>
  <dcterms:modified xsi:type="dcterms:W3CDTF">2025-05-30T06:24:00Z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</Properties>
</file>